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42" w:rsidRDefault="00611042">
      <w:pPr>
        <w:rPr>
          <w:lang w:val="en-US"/>
        </w:rPr>
      </w:pPr>
      <w:r>
        <w:rPr>
          <w:lang w:val="en-US"/>
        </w:rPr>
        <w:t>Year 12 Module C - Into the world- The Story of Tom Brennan</w:t>
      </w:r>
    </w:p>
    <w:p w:rsidR="00611042" w:rsidRDefault="00611042">
      <w:pPr>
        <w:rPr>
          <w:lang w:val="en-US"/>
        </w:rPr>
      </w:pPr>
    </w:p>
    <w:p w:rsidR="00611042" w:rsidRDefault="00611042">
      <w:pPr>
        <w:rPr>
          <w:lang w:val="en-US"/>
        </w:rPr>
      </w:pPr>
      <w:r>
        <w:rPr>
          <w:lang w:val="en-US"/>
        </w:rPr>
        <w:t>Scaffold</w:t>
      </w:r>
    </w:p>
    <w:p w:rsidR="00611042" w:rsidRDefault="00611042">
      <w:pPr>
        <w:rPr>
          <w:lang w:val="en-US"/>
        </w:rPr>
      </w:pPr>
    </w:p>
    <w:p w:rsidR="00611042" w:rsidRDefault="00611042">
      <w:pPr>
        <w:rPr>
          <w:lang w:val="en-US"/>
        </w:rPr>
      </w:pPr>
      <w:r>
        <w:rPr>
          <w:lang w:val="en-US"/>
        </w:rPr>
        <w:t xml:space="preserve">Intro- </w:t>
      </w:r>
    </w:p>
    <w:p w:rsidR="00611042" w:rsidRDefault="00611042" w:rsidP="00CD5353">
      <w:pPr>
        <w:pStyle w:val="ListParagraph"/>
        <w:numPr>
          <w:ilvl w:val="0"/>
          <w:numId w:val="1"/>
        </w:numPr>
        <w:rPr>
          <w:lang w:val="en-US"/>
        </w:rPr>
      </w:pPr>
      <w:r w:rsidRPr="00CD5353">
        <w:rPr>
          <w:lang w:val="en-US"/>
        </w:rPr>
        <w:t>Restate question, and give and opinion</w:t>
      </w:r>
    </w:p>
    <w:p w:rsidR="00611042" w:rsidRDefault="00611042" w:rsidP="00CD53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Outline to concept of ‘Into the World’</w:t>
      </w:r>
    </w:p>
    <w:p w:rsidR="00611042" w:rsidRDefault="00611042" w:rsidP="00CD53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List texts to be discussed and their composers</w:t>
      </w:r>
    </w:p>
    <w:p w:rsidR="00611042" w:rsidRDefault="00611042" w:rsidP="00CD53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Outline major techniques</w:t>
      </w:r>
    </w:p>
    <w:p w:rsidR="00611042" w:rsidRDefault="00611042" w:rsidP="00CD53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Conclude with effect on responder</w:t>
      </w:r>
    </w:p>
    <w:p w:rsidR="00611042" w:rsidRDefault="00611042" w:rsidP="00CD5353">
      <w:pPr>
        <w:rPr>
          <w:lang w:val="en-US"/>
        </w:rPr>
      </w:pPr>
    </w:p>
    <w:p w:rsidR="00611042" w:rsidRDefault="00611042" w:rsidP="00CD5353">
      <w:pPr>
        <w:rPr>
          <w:lang w:val="en-US"/>
        </w:rPr>
      </w:pPr>
      <w:r>
        <w:rPr>
          <w:lang w:val="en-US"/>
        </w:rPr>
        <w:t>Body</w:t>
      </w:r>
    </w:p>
    <w:p w:rsidR="00611042" w:rsidRDefault="00611042" w:rsidP="00CD5353">
      <w:pPr>
        <w:rPr>
          <w:lang w:val="en-US"/>
        </w:rPr>
      </w:pPr>
    </w:p>
    <w:p w:rsidR="00611042" w:rsidRDefault="00611042" w:rsidP="00CD5353">
      <w:pPr>
        <w:rPr>
          <w:lang w:val="en-US"/>
        </w:rPr>
      </w:pPr>
      <w:r>
        <w:rPr>
          <w:lang w:val="en-US"/>
        </w:rPr>
        <w:t>Begin with the core text (see Features on homework sheet)</w:t>
      </w:r>
    </w:p>
    <w:p w:rsidR="00611042" w:rsidRDefault="00611042" w:rsidP="00CD5353">
      <w:pPr>
        <w:rPr>
          <w:lang w:val="en-US"/>
        </w:rPr>
      </w:pPr>
      <w:r>
        <w:rPr>
          <w:lang w:val="en-US"/>
        </w:rPr>
        <w:t>Integrate the two supplementary texts, and show comparisons/ contrast to core text</w:t>
      </w:r>
    </w:p>
    <w:p w:rsidR="00611042" w:rsidRDefault="00611042" w:rsidP="00CD5353">
      <w:pPr>
        <w:rPr>
          <w:lang w:val="en-US"/>
        </w:rPr>
      </w:pPr>
    </w:p>
    <w:p w:rsidR="00611042" w:rsidRPr="00CD5353" w:rsidRDefault="00611042" w:rsidP="00CD5353">
      <w:pPr>
        <w:rPr>
          <w:lang w:val="en-US"/>
        </w:rPr>
      </w:pPr>
      <w:r>
        <w:rPr>
          <w:lang w:val="en-US"/>
        </w:rPr>
        <w:t>Remember start with a topic sentence, explain the aspect, include a relevant quote, show implications to ‘ Into the World’</w:t>
      </w:r>
    </w:p>
    <w:p w:rsidR="00611042" w:rsidRPr="00CD5353" w:rsidRDefault="00611042">
      <w:pPr>
        <w:rPr>
          <w:lang w:val="en-US"/>
        </w:rPr>
      </w:pPr>
    </w:p>
    <w:sectPr w:rsidR="00611042" w:rsidRPr="00CD5353" w:rsidSect="005A73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7743A"/>
    <w:multiLevelType w:val="hybridMultilevel"/>
    <w:tmpl w:val="46546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353"/>
    <w:rsid w:val="000F75CB"/>
    <w:rsid w:val="00363F3D"/>
    <w:rsid w:val="005A73B7"/>
    <w:rsid w:val="00611042"/>
    <w:rsid w:val="006C7154"/>
    <w:rsid w:val="00814394"/>
    <w:rsid w:val="00850FD3"/>
    <w:rsid w:val="009B01F1"/>
    <w:rsid w:val="00CD5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3B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80</Words>
  <Characters>456</Characters>
  <Application>Microsoft Office Outlook</Application>
  <DocSecurity>0</DocSecurity>
  <Lines>0</Lines>
  <Paragraphs>0</Paragraphs>
  <ScaleCrop>false</ScaleCrop>
  <Company>DET NSW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12 Module C - Into the world- The Story of Tom Brennan</dc:title>
  <dc:subject/>
  <dc:creator>KHS</dc:creator>
  <cp:keywords/>
  <dc:description/>
  <cp:lastModifiedBy>maggie.persson</cp:lastModifiedBy>
  <cp:revision>2</cp:revision>
  <dcterms:created xsi:type="dcterms:W3CDTF">2010-08-02T07:31:00Z</dcterms:created>
  <dcterms:modified xsi:type="dcterms:W3CDTF">2010-08-02T07:31:00Z</dcterms:modified>
</cp:coreProperties>
</file>